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91F2" w14:textId="6173BB34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655A49">
        <w:rPr>
          <w:rFonts w:cs="Arial"/>
          <w:b/>
          <w:sz w:val="24"/>
          <w:szCs w:val="24"/>
        </w:rPr>
        <w:t>9</w:t>
      </w:r>
      <w:r w:rsidR="007A0935">
        <w:rPr>
          <w:rFonts w:cs="Arial"/>
          <w:b/>
          <w:sz w:val="24"/>
          <w:szCs w:val="24"/>
        </w:rPr>
        <w:t>8</w:t>
      </w:r>
      <w:r>
        <w:rPr>
          <w:b/>
          <w:i/>
          <w:sz w:val="28"/>
        </w:rPr>
        <w:tab/>
        <w:t>R5-</w:t>
      </w:r>
      <w:r w:rsidRPr="007A0935">
        <w:rPr>
          <w:b/>
          <w:i/>
          <w:sz w:val="28"/>
        </w:rPr>
        <w:t>2</w:t>
      </w:r>
      <w:r w:rsidR="007A0935" w:rsidRPr="007A0935">
        <w:rPr>
          <w:b/>
          <w:i/>
          <w:sz w:val="28"/>
        </w:rPr>
        <w:t>3</w:t>
      </w:r>
      <w:r w:rsidR="00786095">
        <w:rPr>
          <w:b/>
          <w:i/>
          <w:sz w:val="28"/>
        </w:rPr>
        <w:t>0064</w:t>
      </w:r>
    </w:p>
    <w:p w14:paraId="3BFC7913" w14:textId="2D783AC0" w:rsidR="007A0935" w:rsidRDefault="007F5044" w:rsidP="007A09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A0935">
          <w:rPr>
            <w:b/>
            <w:noProof/>
            <w:sz w:val="24"/>
          </w:rPr>
          <w:t xml:space="preserve">Athens, </w:t>
        </w:r>
      </w:fldSimple>
      <w:r w:rsidR="007A0935">
        <w:rPr>
          <w:b/>
          <w:noProof/>
          <w:sz w:val="24"/>
        </w:rPr>
        <w:t xml:space="preserve">Greece, </w:t>
      </w:r>
      <w:r w:rsidR="007A0935">
        <w:rPr>
          <w:b/>
          <w:bCs/>
          <w:sz w:val="24"/>
          <w:szCs w:val="24"/>
        </w:rPr>
        <w:t>27 Feb</w:t>
      </w:r>
      <w:r w:rsidR="00786095">
        <w:rPr>
          <w:b/>
          <w:bCs/>
          <w:sz w:val="24"/>
          <w:szCs w:val="24"/>
        </w:rPr>
        <w:t>ruary</w:t>
      </w:r>
      <w:r w:rsidR="007A0935">
        <w:rPr>
          <w:b/>
          <w:bCs/>
          <w:sz w:val="24"/>
          <w:szCs w:val="24"/>
        </w:rPr>
        <w:t xml:space="preserve"> – 3 March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4F1BB249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F87EC9">
              <w:rPr>
                <w:i/>
                <w:sz w:val="14"/>
              </w:rPr>
              <w:t>2</w:t>
            </w:r>
            <w:r w:rsidR="000E4AD6">
              <w:rPr>
                <w:i/>
                <w:sz w:val="14"/>
              </w:rPr>
              <w:t>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1C722919" w:rsidR="00E61721" w:rsidRDefault="00855FB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7A0935" w:rsidRPr="007A0935">
              <w:t>NR FR1 railway bands n100, n101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09846839" w:rsidR="00E61721" w:rsidRDefault="00655A49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326FD2E5" w:rsidR="00E61721" w:rsidRDefault="00655A49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 w:rsidR="007A0935"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 w:rsidR="007A0935">
              <w:rPr>
                <w:noProof/>
              </w:rPr>
              <w:t>03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7A0935">
              <w:rPr>
                <w:noProof/>
              </w:rPr>
              <w:t>03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36C472E7" w:rsidR="00E61721" w:rsidRDefault="00655A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2978D03A" w:rsidR="00E61721" w:rsidRDefault="00655A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536FB9E7" w:rsidR="00E61721" w:rsidRDefault="00655A49">
            <w:pPr>
              <w:pStyle w:val="CRCoverPage"/>
              <w:spacing w:after="0"/>
              <w:rPr>
                <w:b/>
                <w:caps/>
              </w:rPr>
            </w:pPr>
            <w:r>
              <w:t>NR FR1 bands n</w:t>
            </w:r>
            <w:r w:rsidR="007A0935">
              <w:t>100</w:t>
            </w:r>
            <w:r>
              <w:t xml:space="preserve"> and n</w:t>
            </w:r>
            <w:r w:rsidR="007A0935">
              <w:t>101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05657E80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B5EF299" w14:textId="77777777" w:rsidR="00E61721" w:rsidRDefault="00E61721">
      <w:pPr>
        <w:pStyle w:val="CRCoverPage"/>
        <w:rPr>
          <w:lang w:val="en-US"/>
        </w:rPr>
      </w:pPr>
    </w:p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8171A" w14:textId="77777777" w:rsidR="00207A1F" w:rsidRDefault="00207A1F">
      <w:pPr>
        <w:spacing w:after="0"/>
      </w:pPr>
      <w:r>
        <w:separator/>
      </w:r>
    </w:p>
  </w:endnote>
  <w:endnote w:type="continuationSeparator" w:id="0">
    <w:p w14:paraId="4FF865F7" w14:textId="77777777" w:rsidR="00207A1F" w:rsidRDefault="00207A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C5BFF" w14:textId="77777777" w:rsidR="00207A1F" w:rsidRDefault="00207A1F">
      <w:pPr>
        <w:spacing w:after="0"/>
      </w:pPr>
      <w:r>
        <w:separator/>
      </w:r>
    </w:p>
  </w:footnote>
  <w:footnote w:type="continuationSeparator" w:id="0">
    <w:p w14:paraId="489B3CCE" w14:textId="77777777" w:rsidR="00207A1F" w:rsidRDefault="00207A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2660A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5CD"/>
    <w:rsid w:val="001B06DB"/>
    <w:rsid w:val="001B3934"/>
    <w:rsid w:val="001B5D70"/>
    <w:rsid w:val="001C15CB"/>
    <w:rsid w:val="001C2BB4"/>
    <w:rsid w:val="001D02C2"/>
    <w:rsid w:val="001D215A"/>
    <w:rsid w:val="001D5964"/>
    <w:rsid w:val="001D7B60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07A1F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59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00BE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B337D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94BCD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249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5A49"/>
    <w:rsid w:val="00657C6D"/>
    <w:rsid w:val="00666019"/>
    <w:rsid w:val="00666D00"/>
    <w:rsid w:val="00676172"/>
    <w:rsid w:val="00676F3B"/>
    <w:rsid w:val="006801B4"/>
    <w:rsid w:val="00680804"/>
    <w:rsid w:val="0068239F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095"/>
    <w:rsid w:val="00786382"/>
    <w:rsid w:val="0079214A"/>
    <w:rsid w:val="00792622"/>
    <w:rsid w:val="00797BB2"/>
    <w:rsid w:val="007A0935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7F5044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06C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2174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4B3F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3972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3016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character" w:customStyle="1" w:styleId="CRCoverPageZchn">
    <w:name w:val="CR Cover Page Zchn"/>
    <w:rsid w:val="00655A4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70</Words>
  <Characters>567</Characters>
  <Application>Microsoft Office Word</Application>
  <DocSecurity>0</DocSecurity>
  <Lines>4</Lines>
  <Paragraphs>1</Paragraphs>
  <ScaleCrop>false</ScaleCrop>
  <Company>ETSI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 Tuomo Säynäjäkangas r2</cp:lastModifiedBy>
  <cp:revision>2</cp:revision>
  <cp:lastPrinted>2020-02-05T15:54:00Z</cp:lastPrinted>
  <dcterms:created xsi:type="dcterms:W3CDTF">2023-03-02T15:22:00Z</dcterms:created>
  <dcterms:modified xsi:type="dcterms:W3CDTF">2023-03-02T15:22:00Z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